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E4ED8" w14:textId="77777777" w:rsidR="00C06B14" w:rsidRPr="00C06B14" w:rsidRDefault="00C06B14" w:rsidP="00C06B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06B14">
        <w:rPr>
          <w:rFonts w:ascii="Times New Roman" w:hAnsi="Times New Roman" w:cs="Times New Roman"/>
          <w:sz w:val="24"/>
          <w:szCs w:val="24"/>
          <w:u w:val="single"/>
        </w:rPr>
        <w:t>John CLERK</w:t>
      </w:r>
      <w:r w:rsidRPr="00C06B1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06B1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06B14">
        <w:rPr>
          <w:rFonts w:ascii="Times New Roman" w:hAnsi="Times New Roman" w:cs="Times New Roman"/>
          <w:sz w:val="24"/>
          <w:szCs w:val="24"/>
        </w:rPr>
        <w:t>fl.1430)</w:t>
      </w:r>
    </w:p>
    <w:p w14:paraId="73F38371" w14:textId="77777777" w:rsidR="00C06B14" w:rsidRPr="00C06B14" w:rsidRDefault="00C06B14" w:rsidP="00C06B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06B14">
        <w:rPr>
          <w:rFonts w:ascii="Times New Roman" w:hAnsi="Times New Roman" w:cs="Times New Roman"/>
          <w:sz w:val="24"/>
          <w:szCs w:val="24"/>
        </w:rPr>
        <w:t>Chaplain.</w:t>
      </w:r>
    </w:p>
    <w:p w14:paraId="6006711F" w14:textId="77777777" w:rsidR="00C06B14" w:rsidRPr="00C06B14" w:rsidRDefault="00C06B14" w:rsidP="00C06B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EA1D4" w14:textId="77777777" w:rsidR="00C06B14" w:rsidRPr="00C06B14" w:rsidRDefault="00C06B14" w:rsidP="00C06B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32D9E" w14:textId="77777777" w:rsidR="00C06B14" w:rsidRPr="00C06B14" w:rsidRDefault="00C06B14" w:rsidP="00C06B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06B14">
        <w:rPr>
          <w:rFonts w:ascii="Times New Roman" w:hAnsi="Times New Roman" w:cs="Times New Roman"/>
          <w:sz w:val="24"/>
          <w:szCs w:val="24"/>
        </w:rPr>
        <w:t xml:space="preserve">  3 Dec.1430</w:t>
      </w:r>
      <w:r w:rsidRPr="00C06B14">
        <w:rPr>
          <w:rFonts w:ascii="Times New Roman" w:hAnsi="Times New Roman" w:cs="Times New Roman"/>
          <w:sz w:val="24"/>
          <w:szCs w:val="24"/>
        </w:rPr>
        <w:tab/>
        <w:t xml:space="preserve">He was instituted to the chantry of </w:t>
      </w:r>
      <w:proofErr w:type="spellStart"/>
      <w:proofErr w:type="gramStart"/>
      <w:r w:rsidRPr="00C06B14"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 w:rsidRPr="00C06B1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06B14">
        <w:rPr>
          <w:rFonts w:ascii="Times New Roman" w:hAnsi="Times New Roman" w:cs="Times New Roman"/>
          <w:sz w:val="24"/>
          <w:szCs w:val="24"/>
        </w:rPr>
        <w:t>Weobley</w:t>
      </w:r>
      <w:proofErr w:type="spellEnd"/>
      <w:r w:rsidRPr="00C06B14">
        <w:rPr>
          <w:rFonts w:ascii="Times New Roman" w:hAnsi="Times New Roman" w:cs="Times New Roman"/>
          <w:sz w:val="24"/>
          <w:szCs w:val="24"/>
        </w:rPr>
        <w:t>, Herefordshire.</w:t>
      </w:r>
    </w:p>
    <w:p w14:paraId="4EF9B394" w14:textId="77777777" w:rsidR="00C06B14" w:rsidRPr="00C06B14" w:rsidRDefault="00C06B14" w:rsidP="00C06B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06B14">
        <w:rPr>
          <w:rFonts w:ascii="Times New Roman" w:hAnsi="Times New Roman" w:cs="Times New Roman"/>
          <w:sz w:val="24"/>
          <w:szCs w:val="24"/>
        </w:rPr>
        <w:tab/>
      </w:r>
      <w:r w:rsidRPr="00C06B14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06B14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www.melocki.org.uk/diocese/chantry.html</w:t>
        </w:r>
      </w:hyperlink>
      <w:r w:rsidRPr="00C06B14">
        <w:rPr>
          <w:rFonts w:ascii="Times New Roman" w:hAnsi="Times New Roman" w:cs="Times New Roman"/>
          <w:sz w:val="24"/>
          <w:szCs w:val="24"/>
        </w:rPr>
        <w:t>)</w:t>
      </w:r>
    </w:p>
    <w:p w14:paraId="5C6B22E9" w14:textId="77777777" w:rsidR="00C06B14" w:rsidRPr="00C06B14" w:rsidRDefault="00C06B14" w:rsidP="00C06B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06B14">
        <w:rPr>
          <w:rFonts w:ascii="Times New Roman" w:hAnsi="Times New Roman" w:cs="Times New Roman"/>
          <w:sz w:val="24"/>
          <w:szCs w:val="24"/>
        </w:rPr>
        <w:tab/>
        <w:t>1446</w:t>
      </w:r>
      <w:r w:rsidRPr="00C06B14">
        <w:rPr>
          <w:rFonts w:ascii="Times New Roman" w:hAnsi="Times New Roman" w:cs="Times New Roman"/>
          <w:sz w:val="24"/>
          <w:szCs w:val="24"/>
        </w:rPr>
        <w:tab/>
        <w:t>He resigned.   (ibid.)</w:t>
      </w:r>
    </w:p>
    <w:p w14:paraId="152735F0" w14:textId="77777777" w:rsidR="00C06B14" w:rsidRPr="00C06B14" w:rsidRDefault="00C06B14" w:rsidP="00C06B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4D043E" w14:textId="77777777" w:rsidR="00C06B14" w:rsidRPr="00C06B14" w:rsidRDefault="00C06B14" w:rsidP="00C06B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A88003" w14:textId="77777777" w:rsidR="00C06B14" w:rsidRPr="00C06B14" w:rsidRDefault="00C06B14" w:rsidP="00C06B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06B14">
        <w:rPr>
          <w:rFonts w:ascii="Times New Roman" w:hAnsi="Times New Roman" w:cs="Times New Roman"/>
          <w:sz w:val="24"/>
          <w:szCs w:val="24"/>
        </w:rPr>
        <w:t>28 July 2021</w:t>
      </w:r>
    </w:p>
    <w:p w14:paraId="4797423A" w14:textId="77777777" w:rsidR="00BA00AB" w:rsidRPr="00C06B1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06B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556D8" w14:textId="77777777" w:rsidR="00C06B14" w:rsidRDefault="00C06B14" w:rsidP="009139A6">
      <w:r>
        <w:separator/>
      </w:r>
    </w:p>
  </w:endnote>
  <w:endnote w:type="continuationSeparator" w:id="0">
    <w:p w14:paraId="26A58B6F" w14:textId="77777777" w:rsidR="00C06B14" w:rsidRDefault="00C06B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E8E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E5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AE9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4813E" w14:textId="77777777" w:rsidR="00C06B14" w:rsidRDefault="00C06B14" w:rsidP="009139A6">
      <w:r>
        <w:separator/>
      </w:r>
    </w:p>
  </w:footnote>
  <w:footnote w:type="continuationSeparator" w:id="0">
    <w:p w14:paraId="0E2DA82D" w14:textId="77777777" w:rsidR="00C06B14" w:rsidRDefault="00C06B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F6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AF0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591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1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6B1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566AE"/>
  <w15:chartTrackingRefBased/>
  <w15:docId w15:val="{530C910D-68B9-4899-A949-57306FE7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C06B1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2022-04-24T19:18:00Z</dcterms:created>
  <dcterms:modified xsi:type="dcterms:W3CDTF">2022-04-24T19:19:00Z</dcterms:modified>
</cp:coreProperties>
</file>